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374D4" w14:textId="7435B40D" w:rsidR="00497F16" w:rsidRDefault="00497F16" w:rsidP="00497F16">
      <w:pPr>
        <w:tabs>
          <w:tab w:val="right" w:pos="9638"/>
        </w:tabs>
        <w:rPr>
          <w:rFonts w:ascii="Arial" w:hAnsi="Arial" w:cs="Arial"/>
          <w:b/>
          <w:bCs/>
          <w:noProof/>
          <w:sz w:val="24"/>
          <w:szCs w:val="24"/>
        </w:rPr>
      </w:pPr>
      <w:bookmarkStart w:id="0" w:name="Title"/>
      <w:bookmarkStart w:id="1" w:name="DocumentFor"/>
      <w:bookmarkStart w:id="2" w:name="page1"/>
      <w:bookmarkEnd w:id="0"/>
      <w:bookmarkEnd w:id="1"/>
      <w:r>
        <w:rPr>
          <w:rFonts w:ascii="Arial" w:hAnsi="Arial" w:cs="Arial"/>
          <w:b/>
          <w:bCs/>
          <w:noProof/>
          <w:sz w:val="24"/>
          <w:szCs w:val="24"/>
        </w:rPr>
        <w:t>SA WG2 Meeting #S2-161AH</w:t>
      </w:r>
      <w:r>
        <w:rPr>
          <w:rFonts w:ascii="Arial" w:hAnsi="Arial" w:cs="Arial"/>
          <w:b/>
          <w:bCs/>
          <w:noProof/>
          <w:sz w:val="24"/>
          <w:szCs w:val="24"/>
        </w:rPr>
        <w:tab/>
        <w:t>S2-2</w:t>
      </w:r>
      <w:r w:rsidR="009C49C0">
        <w:rPr>
          <w:rFonts w:ascii="Arial" w:hAnsi="Arial" w:cs="Arial"/>
          <w:b/>
          <w:bCs/>
          <w:noProof/>
          <w:sz w:val="24"/>
          <w:szCs w:val="24"/>
        </w:rPr>
        <w:t>401109</w:t>
      </w:r>
    </w:p>
    <w:p w14:paraId="1BD5CBD9" w14:textId="77777777" w:rsidR="00497F16" w:rsidRDefault="00497F16" w:rsidP="00497F16">
      <w:pPr>
        <w:pBdr>
          <w:bottom w:val="single" w:sz="4" w:space="1" w:color="auto"/>
        </w:pBdr>
        <w:tabs>
          <w:tab w:val="right" w:pos="9638"/>
        </w:tabs>
        <w:rPr>
          <w:rFonts w:ascii="Arial" w:hAnsi="Arial" w:cs="Arial"/>
          <w:b/>
          <w:bCs/>
          <w:noProof/>
          <w:sz w:val="24"/>
          <w:szCs w:val="24"/>
          <w:lang w:val="en-US"/>
        </w:rPr>
      </w:pPr>
      <w:r>
        <w:rPr>
          <w:rFonts w:ascii="Arial" w:hAnsi="Arial" w:cs="Arial"/>
          <w:b/>
          <w:bCs/>
          <w:noProof/>
          <w:sz w:val="24"/>
          <w:szCs w:val="24"/>
        </w:rPr>
        <w:t>22 – 29, 2024 January, Electronic</w:t>
      </w:r>
    </w:p>
    <w:p w14:paraId="73FA0DB5" w14:textId="77777777" w:rsidR="00497F16" w:rsidRDefault="00497F16" w:rsidP="00497F16">
      <w:pPr>
        <w:tabs>
          <w:tab w:val="right" w:pos="9639"/>
        </w:tabs>
        <w:spacing w:after="0"/>
        <w:rPr>
          <w:rFonts w:ascii="Arial" w:hAnsi="Arial" w:cs="Arial"/>
          <w:b/>
          <w:bCs/>
          <w:sz w:val="24"/>
        </w:rPr>
      </w:pPr>
    </w:p>
    <w:p w14:paraId="5AECDCB4" w14:textId="01F2A6D4" w:rsidR="00497F16" w:rsidRDefault="00497F16" w:rsidP="00497F16">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t>Skeleton for TR 23.700-63</w:t>
      </w:r>
    </w:p>
    <w:p w14:paraId="4BDBBA49" w14:textId="4B4948EA" w:rsidR="00497F16" w:rsidRDefault="00497F16" w:rsidP="00497F16">
      <w:pPr>
        <w:keepNext/>
        <w:tabs>
          <w:tab w:val="left" w:pos="2127"/>
        </w:tabs>
        <w:spacing w:after="120"/>
        <w:ind w:left="2126" w:hanging="2126"/>
        <w:outlineLvl w:val="0"/>
        <w:rPr>
          <w:rFonts w:ascii="Arial" w:hAnsi="Arial"/>
          <w:b/>
          <w:sz w:val="24"/>
          <w:szCs w:val="24"/>
          <w:lang w:val="en-US" w:eastAsia="zh-CN"/>
        </w:rPr>
      </w:pPr>
      <w:r>
        <w:rPr>
          <w:rFonts w:ascii="Arial" w:hAnsi="Arial"/>
          <w:b/>
          <w:sz w:val="24"/>
          <w:szCs w:val="24"/>
          <w:lang w:val="en-US"/>
        </w:rPr>
        <w:t>Source:</w:t>
      </w:r>
      <w:r>
        <w:rPr>
          <w:rFonts w:ascii="Arial" w:hAnsi="Arial"/>
          <w:b/>
          <w:sz w:val="24"/>
          <w:szCs w:val="24"/>
          <w:lang w:val="en-US"/>
        </w:rPr>
        <w:tab/>
        <w:t>ZTE</w:t>
      </w:r>
    </w:p>
    <w:p w14:paraId="478654A4" w14:textId="77777777" w:rsidR="00497F16" w:rsidRDefault="00497F16" w:rsidP="00497F16">
      <w:pPr>
        <w:keepNext/>
        <w:tabs>
          <w:tab w:val="left" w:pos="2127"/>
        </w:tabs>
        <w:spacing w:after="120"/>
        <w:ind w:left="2126" w:hanging="2126"/>
        <w:outlineLvl w:val="0"/>
        <w:rPr>
          <w:rFonts w:ascii="Arial" w:hAnsi="Arial"/>
          <w:b/>
          <w:sz w:val="24"/>
          <w:szCs w:val="24"/>
          <w:lang w:eastAsia="zh-CN"/>
        </w:rPr>
      </w:pPr>
      <w:r>
        <w:rPr>
          <w:rFonts w:ascii="Arial" w:hAnsi="Arial"/>
          <w:b/>
          <w:sz w:val="24"/>
          <w:szCs w:val="24"/>
        </w:rPr>
        <w:t>Document for:</w:t>
      </w:r>
      <w:r>
        <w:rPr>
          <w:rFonts w:ascii="Arial" w:hAnsi="Arial"/>
          <w:b/>
          <w:sz w:val="24"/>
          <w:szCs w:val="24"/>
        </w:rPr>
        <w:tab/>
      </w:r>
      <w:r>
        <w:rPr>
          <w:rFonts w:ascii="Arial" w:hAnsi="Arial"/>
          <w:b/>
          <w:sz w:val="24"/>
          <w:szCs w:val="24"/>
          <w:lang w:eastAsia="zh-CN"/>
        </w:rPr>
        <w:t>Approval</w:t>
      </w:r>
    </w:p>
    <w:p w14:paraId="0769F46B" w14:textId="1567AB91" w:rsidR="00497F16" w:rsidRDefault="00497F16" w:rsidP="00497F16">
      <w:pPr>
        <w:keepNext/>
        <w:tabs>
          <w:tab w:val="left" w:pos="2127"/>
        </w:tabs>
        <w:spacing w:after="120"/>
        <w:ind w:left="2126" w:hanging="2126"/>
        <w:rPr>
          <w:rFonts w:ascii="Arial" w:hAnsi="Arial"/>
          <w:b/>
          <w:sz w:val="24"/>
          <w:szCs w:val="24"/>
        </w:rPr>
      </w:pPr>
      <w:r>
        <w:rPr>
          <w:rFonts w:ascii="Arial" w:hAnsi="Arial"/>
          <w:b/>
          <w:sz w:val="24"/>
          <w:szCs w:val="24"/>
        </w:rPr>
        <w:t>Agenda Item:</w:t>
      </w:r>
      <w:r>
        <w:rPr>
          <w:rFonts w:ascii="Arial" w:hAnsi="Arial"/>
          <w:b/>
          <w:sz w:val="24"/>
          <w:szCs w:val="24"/>
        </w:rPr>
        <w:tab/>
        <w:t>19.11</w:t>
      </w:r>
    </w:p>
    <w:p w14:paraId="06D26260" w14:textId="0790DD2A" w:rsidR="00497F16" w:rsidRDefault="00497F16" w:rsidP="00497F16">
      <w:pPr>
        <w:spacing w:after="120"/>
        <w:rPr>
          <w:rFonts w:ascii="Arial" w:hAnsi="Arial" w:cs="Arial"/>
          <w:sz w:val="24"/>
          <w:szCs w:val="24"/>
        </w:rPr>
      </w:pPr>
      <w:r>
        <w:rPr>
          <w:rFonts w:ascii="Arial" w:hAnsi="Arial" w:cs="Arial"/>
          <w:sz w:val="24"/>
          <w:szCs w:val="24"/>
        </w:rPr>
        <w:t>Abstract:</w:t>
      </w:r>
      <w:r>
        <w:rPr>
          <w:rFonts w:ascii="Arial" w:hAnsi="Arial" w:cs="Arial"/>
          <w:sz w:val="24"/>
          <w:szCs w:val="24"/>
        </w:rPr>
        <w:tab/>
        <w:t xml:space="preserve">This contribution provides the TR skeleton for FS_UPEAS_Ph2 </w:t>
      </w:r>
    </w:p>
    <w:p w14:paraId="5014A483" w14:textId="77777777" w:rsidR="00497F16" w:rsidRDefault="00497F16" w:rsidP="00497F16">
      <w:pPr>
        <w:pBdr>
          <w:top w:val="single" w:sz="4" w:space="1" w:color="auto"/>
        </w:pBdr>
      </w:pPr>
    </w:p>
    <w:p w14:paraId="42F812CD" w14:textId="77777777" w:rsidR="00497F16" w:rsidRDefault="00497F16" w:rsidP="00497F16">
      <w:pPr>
        <w:pStyle w:val="1"/>
      </w:pPr>
      <w:r>
        <w:t>1</w:t>
      </w:r>
      <w:r>
        <w:tab/>
        <w:t>Proposal</w:t>
      </w:r>
    </w:p>
    <w:p w14:paraId="41F61AD0" w14:textId="69267B27" w:rsidR="00497F16" w:rsidRDefault="00497F16" w:rsidP="00497F16">
      <w:r>
        <w:t>It is proposed to agree the TR skeleton for TR 23.700-63.</w:t>
      </w:r>
    </w:p>
    <w:p w14:paraId="6CC87EC2" w14:textId="196F7D53" w:rsidR="00497F16" w:rsidRDefault="00497F16" w:rsidP="00497F16">
      <w:r>
        <w:t xml:space="preserve"> </w:t>
      </w:r>
      <w:r>
        <w:br w:type="page"/>
      </w:r>
    </w:p>
    <w:p w14:paraId="62B3B9CE" w14:textId="77777777" w:rsidR="00497F16" w:rsidRDefault="00497F16"/>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0EBC6702" w:rsidR="004F0988" w:rsidRPr="00822E86" w:rsidRDefault="004F0988" w:rsidP="00BE4D29">
            <w:pPr>
              <w:pStyle w:val="ZA"/>
              <w:framePr w:w="0" w:hRule="auto" w:wrap="auto" w:vAnchor="margin" w:hAnchor="text" w:yAlign="inline"/>
            </w:pPr>
            <w:r w:rsidRPr="00822E86">
              <w:rPr>
                <w:sz w:val="64"/>
              </w:rPr>
              <w:t xml:space="preserve">3GPP </w:t>
            </w:r>
            <w:bookmarkStart w:id="3" w:name="specType1"/>
            <w:r w:rsidR="0063543D" w:rsidRPr="00822E86">
              <w:rPr>
                <w:sz w:val="64"/>
              </w:rPr>
              <w:t>TR</w:t>
            </w:r>
            <w:bookmarkEnd w:id="3"/>
            <w:r w:rsidRPr="00822E86">
              <w:rPr>
                <w:sz w:val="64"/>
              </w:rPr>
              <w:t xml:space="preserve"> </w:t>
            </w:r>
            <w:bookmarkStart w:id="4" w:name="specNumber"/>
            <w:r w:rsidR="00F826E9" w:rsidRPr="00822E86">
              <w:rPr>
                <w:sz w:val="64"/>
              </w:rPr>
              <w:t>23</w:t>
            </w:r>
            <w:r w:rsidRPr="00822E86">
              <w:rPr>
                <w:sz w:val="64"/>
              </w:rPr>
              <w:t>.</w:t>
            </w:r>
            <w:bookmarkEnd w:id="4"/>
            <w:r w:rsidR="00F826E9" w:rsidRPr="00822E86">
              <w:rPr>
                <w:sz w:val="64"/>
              </w:rPr>
              <w:t>700</w:t>
            </w:r>
            <w:r w:rsidR="00F1535D" w:rsidRPr="00822E86">
              <w:rPr>
                <w:sz w:val="64"/>
              </w:rPr>
              <w:t>-</w:t>
            </w:r>
            <w:r w:rsidR="00BE4D29">
              <w:rPr>
                <w:sz w:val="64"/>
              </w:rPr>
              <w:t>6</w:t>
            </w:r>
            <w:r w:rsidR="005D67FA">
              <w:rPr>
                <w:sz w:val="64"/>
              </w:rPr>
              <w:t>3</w:t>
            </w:r>
            <w:r w:rsidR="00F1535D" w:rsidRPr="00822E86">
              <w:rPr>
                <w:sz w:val="64"/>
              </w:rPr>
              <w:t xml:space="preserve"> </w:t>
            </w:r>
            <w:r w:rsidRPr="00822E86">
              <w:t>V</w:t>
            </w:r>
            <w:bookmarkStart w:id="5" w:name="specVersion"/>
            <w:r w:rsidR="00F826E9" w:rsidRPr="00822E86">
              <w:t>0</w:t>
            </w:r>
            <w:r w:rsidRPr="00822E86">
              <w:t>.</w:t>
            </w:r>
            <w:r w:rsidR="00F826E9" w:rsidRPr="00822E86">
              <w:t>0</w:t>
            </w:r>
            <w:r w:rsidRPr="00822E86">
              <w:t>.</w:t>
            </w:r>
            <w:bookmarkEnd w:id="5"/>
            <w:r w:rsidR="00F826E9" w:rsidRPr="00822E86">
              <w:t>0</w:t>
            </w:r>
            <w:r w:rsidRPr="00822E86">
              <w:t xml:space="preserve"> </w:t>
            </w:r>
            <w:r w:rsidRPr="00822E86">
              <w:rPr>
                <w:sz w:val="32"/>
              </w:rPr>
              <w:t>(</w:t>
            </w:r>
            <w:bookmarkStart w:id="6" w:name="issueDate"/>
            <w:r w:rsidR="00F826E9" w:rsidRPr="00822E86">
              <w:rPr>
                <w:sz w:val="32"/>
              </w:rPr>
              <w:t>202</w:t>
            </w:r>
            <w:r w:rsidR="005D67FA">
              <w:rPr>
                <w:sz w:val="32"/>
              </w:rPr>
              <w:t>4</w:t>
            </w:r>
            <w:r w:rsidRPr="00822E86">
              <w:rPr>
                <w:sz w:val="32"/>
              </w:rPr>
              <w:t>-</w:t>
            </w:r>
            <w:bookmarkEnd w:id="6"/>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7" w:name="spectype2"/>
            <w:r w:rsidR="00D57972" w:rsidRPr="00822E86">
              <w:t>Report</w:t>
            </w:r>
            <w:bookmarkEnd w:id="7"/>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8" w:name="specTitle"/>
            <w:r w:rsidR="004F1229" w:rsidRPr="00822E86">
              <w:t>Services and System Aspects</w:t>
            </w:r>
            <w:r w:rsidRPr="00822E86">
              <w:t>;</w:t>
            </w:r>
          </w:p>
          <w:bookmarkEnd w:id="8"/>
          <w:p w14:paraId="6A99072D" w14:textId="38EC2FFA" w:rsidR="00450ADE" w:rsidRDefault="00450ADE" w:rsidP="004F1229">
            <w:pPr>
              <w:pStyle w:val="ZT"/>
              <w:framePr w:wrap="auto" w:hAnchor="text" w:yAlign="inline"/>
            </w:pPr>
            <w:r w:rsidRPr="00450ADE">
              <w:t xml:space="preserve">Study on </w:t>
            </w:r>
            <w:r w:rsidR="00BE4D29" w:rsidRPr="00BE4D29">
              <w:t>UPF enhancement for Exposure and SBA Phase 2</w:t>
            </w:r>
            <w:r w:rsidRPr="00450ADE">
              <w:t xml:space="preserve"> </w:t>
            </w:r>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bookmarkStart w:id="9" w:name="_GoBack"/>
        <w:bookmarkEnd w:id="9"/>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10"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0"/>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11"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11"/>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2"/>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12"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3"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3"/>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4"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5" w:name="copyrightDate"/>
            <w:r w:rsidRPr="00822E86">
              <w:rPr>
                <w:noProof/>
                <w:sz w:val="18"/>
              </w:rPr>
              <w:t>2</w:t>
            </w:r>
            <w:r w:rsidR="008E2D68" w:rsidRPr="00822E86">
              <w:rPr>
                <w:noProof/>
                <w:sz w:val="18"/>
              </w:rPr>
              <w:t>02</w:t>
            </w:r>
            <w:bookmarkEnd w:id="15"/>
            <w:r w:rsidR="00D41B84">
              <w:rPr>
                <w:noProof/>
                <w:sz w:val="18"/>
              </w:rPr>
              <w:t>4</w:t>
            </w:r>
            <w:r w:rsidRPr="00822E86">
              <w:rPr>
                <w:noProof/>
                <w:sz w:val="18"/>
              </w:rPr>
              <w:t>, 3GPP Organizational Partners (ARIB, ATIS, CCSA, ETSI, TSDSI, TTA, TTC).</w:t>
            </w:r>
            <w:bookmarkStart w:id="16" w:name="copyrightaddon"/>
            <w:bookmarkEnd w:id="16"/>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4"/>
          </w:p>
          <w:p w14:paraId="0881C395" w14:textId="77777777" w:rsidR="00E16509" w:rsidRPr="00822E86" w:rsidRDefault="00E16509" w:rsidP="00133525"/>
        </w:tc>
      </w:tr>
      <w:bookmarkEnd w:id="12"/>
    </w:tbl>
    <w:p w14:paraId="20EBFB8E" w14:textId="77777777" w:rsidR="00080512" w:rsidRPr="00822E86" w:rsidRDefault="00080512">
      <w:pPr>
        <w:pStyle w:val="TT"/>
      </w:pPr>
      <w:r w:rsidRPr="00822E86">
        <w:br w:type="page"/>
      </w:r>
      <w:bookmarkStart w:id="17" w:name="tableOfContents"/>
      <w:bookmarkEnd w:id="17"/>
      <w:r w:rsidRPr="00822E86">
        <w:lastRenderedPageBreak/>
        <w:t>Contents</w:t>
      </w:r>
    </w:p>
    <w:p w14:paraId="462291BD" w14:textId="3C0DBD90" w:rsidR="00F438DB" w:rsidRDefault="007045CC">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F438DB">
        <w:t>Foreword</w:t>
      </w:r>
      <w:r w:rsidR="00F438DB">
        <w:tab/>
      </w:r>
      <w:r w:rsidR="00F438DB">
        <w:fldChar w:fldCharType="begin"/>
      </w:r>
      <w:r w:rsidR="00F438DB">
        <w:instrText xml:space="preserve"> PAGEREF _Toc154042305 \h </w:instrText>
      </w:r>
      <w:r w:rsidR="00F438DB">
        <w:fldChar w:fldCharType="separate"/>
      </w:r>
      <w:r w:rsidR="00F438DB">
        <w:t>4</w:t>
      </w:r>
      <w:r w:rsidR="00F438DB">
        <w:fldChar w:fldCharType="end"/>
      </w:r>
    </w:p>
    <w:p w14:paraId="373DCB90" w14:textId="2081F0B5" w:rsidR="00F438DB" w:rsidRDefault="00F438DB">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_Toc154042306 \h </w:instrText>
      </w:r>
      <w:r>
        <w:fldChar w:fldCharType="separate"/>
      </w:r>
      <w:r>
        <w:t>6</w:t>
      </w:r>
      <w:r>
        <w:fldChar w:fldCharType="end"/>
      </w:r>
    </w:p>
    <w:p w14:paraId="58B72D3A" w14:textId="5DF35722" w:rsidR="00F438DB" w:rsidRDefault="00F438DB">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_Toc154042307 \h </w:instrText>
      </w:r>
      <w:r>
        <w:fldChar w:fldCharType="separate"/>
      </w:r>
      <w:r>
        <w:t>6</w:t>
      </w:r>
      <w:r>
        <w:fldChar w:fldCharType="end"/>
      </w:r>
    </w:p>
    <w:p w14:paraId="064EE2B7" w14:textId="361F99EC" w:rsidR="00F438DB" w:rsidRDefault="00F438DB">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_Toc154042308 \h </w:instrText>
      </w:r>
      <w:r>
        <w:fldChar w:fldCharType="separate"/>
      </w:r>
      <w:r>
        <w:t>6</w:t>
      </w:r>
      <w:r>
        <w:fldChar w:fldCharType="end"/>
      </w:r>
    </w:p>
    <w:p w14:paraId="1B5C3563" w14:textId="4F49BEF2" w:rsidR="00F438DB" w:rsidRDefault="00F438DB">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_Toc154042309 \h </w:instrText>
      </w:r>
      <w:r>
        <w:fldChar w:fldCharType="separate"/>
      </w:r>
      <w:r>
        <w:t>6</w:t>
      </w:r>
      <w:r>
        <w:fldChar w:fldCharType="end"/>
      </w:r>
    </w:p>
    <w:p w14:paraId="3B78E591" w14:textId="312901A5" w:rsidR="00F438DB" w:rsidRDefault="00F438DB">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_Toc154042310 \h </w:instrText>
      </w:r>
      <w:r>
        <w:fldChar w:fldCharType="separate"/>
      </w:r>
      <w:r>
        <w:t>6</w:t>
      </w:r>
      <w:r>
        <w:fldChar w:fldCharType="end"/>
      </w:r>
    </w:p>
    <w:p w14:paraId="280BB3E9" w14:textId="2F3B9F07" w:rsidR="00F438DB" w:rsidRDefault="00F438DB">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Architectural Assumptions and Requirements</w:t>
      </w:r>
      <w:r>
        <w:tab/>
      </w:r>
      <w:r>
        <w:fldChar w:fldCharType="begin"/>
      </w:r>
      <w:r>
        <w:instrText xml:space="preserve"> PAGEREF _Toc154042311 \h </w:instrText>
      </w:r>
      <w:r>
        <w:fldChar w:fldCharType="separate"/>
      </w:r>
      <w:r>
        <w:t>6</w:t>
      </w:r>
      <w:r>
        <w:fldChar w:fldCharType="end"/>
      </w:r>
    </w:p>
    <w:p w14:paraId="6401A904" w14:textId="047E6164" w:rsidR="00F438DB" w:rsidRDefault="00F438DB">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Architectural Assumptions</w:t>
      </w:r>
      <w:r>
        <w:tab/>
      </w:r>
      <w:r>
        <w:fldChar w:fldCharType="begin"/>
      </w:r>
      <w:r>
        <w:instrText xml:space="preserve"> PAGEREF _Toc154042312 \h </w:instrText>
      </w:r>
      <w:r>
        <w:fldChar w:fldCharType="separate"/>
      </w:r>
      <w:r>
        <w:t>6</w:t>
      </w:r>
      <w:r>
        <w:fldChar w:fldCharType="end"/>
      </w:r>
    </w:p>
    <w:p w14:paraId="2EBDE136" w14:textId="06F73A78" w:rsidR="00F438DB" w:rsidRDefault="00F438DB">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Architectural Requirements</w:t>
      </w:r>
      <w:r>
        <w:tab/>
      </w:r>
      <w:r>
        <w:fldChar w:fldCharType="begin"/>
      </w:r>
      <w:r>
        <w:instrText xml:space="preserve"> PAGEREF _Toc154042313 \h </w:instrText>
      </w:r>
      <w:r>
        <w:fldChar w:fldCharType="separate"/>
      </w:r>
      <w:r>
        <w:t>6</w:t>
      </w:r>
      <w:r>
        <w:fldChar w:fldCharType="end"/>
      </w:r>
    </w:p>
    <w:p w14:paraId="45759787" w14:textId="0D93DA30" w:rsidR="00F438DB" w:rsidRDefault="00F438DB">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_Toc154042314 \h </w:instrText>
      </w:r>
      <w:r>
        <w:fldChar w:fldCharType="separate"/>
      </w:r>
      <w:r>
        <w:t>7</w:t>
      </w:r>
      <w:r>
        <w:fldChar w:fldCharType="end"/>
      </w:r>
    </w:p>
    <w:p w14:paraId="4B42F7C0" w14:textId="59F28491" w:rsidR="00F438DB" w:rsidRDefault="00F438DB">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title&gt;</w:t>
      </w:r>
      <w:r>
        <w:tab/>
      </w:r>
      <w:r>
        <w:fldChar w:fldCharType="begin"/>
      </w:r>
      <w:r>
        <w:instrText xml:space="preserve"> PAGEREF _Toc154042315 \h </w:instrText>
      </w:r>
      <w:r>
        <w:fldChar w:fldCharType="separate"/>
      </w:r>
      <w:r>
        <w:t>7</w:t>
      </w:r>
      <w:r>
        <w:fldChar w:fldCharType="end"/>
      </w:r>
    </w:p>
    <w:p w14:paraId="63275531" w14:textId="24365233" w:rsidR="00F438DB" w:rsidRDefault="00F438DB">
      <w:pPr>
        <w:pStyle w:val="30"/>
        <w:rPr>
          <w:rFonts w:asciiTheme="minorHAnsi" w:hAnsiTheme="minorHAnsi" w:cstheme="minorBidi"/>
          <w:kern w:val="2"/>
          <w:sz w:val="21"/>
          <w:szCs w:val="22"/>
          <w:lang w:val="en-US" w:eastAsia="zh-CN"/>
        </w:rPr>
      </w:pPr>
      <w:r>
        <w:rPr>
          <w:lang w:eastAsia="ko-KR"/>
        </w:rPr>
        <w:t>5.</w:t>
      </w:r>
      <w:r>
        <w:rPr>
          <w:lang w:eastAsia="zh-CN"/>
        </w:rPr>
        <w:t>x</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_Toc154042316 \h </w:instrText>
      </w:r>
      <w:r>
        <w:fldChar w:fldCharType="separate"/>
      </w:r>
      <w:r>
        <w:t>7</w:t>
      </w:r>
      <w:r>
        <w:fldChar w:fldCharType="end"/>
      </w:r>
    </w:p>
    <w:p w14:paraId="76FC2DD6" w14:textId="7E8CF7F9" w:rsidR="00F438DB" w:rsidRDefault="00F438DB">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_Toc154042317 \h </w:instrText>
      </w:r>
      <w:r>
        <w:fldChar w:fldCharType="separate"/>
      </w:r>
      <w:r>
        <w:t>7</w:t>
      </w:r>
      <w:r>
        <w:fldChar w:fldCharType="end"/>
      </w:r>
    </w:p>
    <w:p w14:paraId="4377604E" w14:textId="05C47D15" w:rsidR="00F438DB" w:rsidRDefault="00F438DB">
      <w:pPr>
        <w:pStyle w:val="20"/>
        <w:rPr>
          <w:rFonts w:asciiTheme="minorHAnsi" w:hAnsiTheme="minorHAnsi" w:cstheme="minorBidi"/>
          <w:kern w:val="2"/>
          <w:sz w:val="21"/>
          <w:szCs w:val="22"/>
          <w:lang w:val="en-US" w:eastAsia="zh-CN"/>
        </w:rPr>
      </w:pPr>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_Toc154042318 \h </w:instrText>
      </w:r>
      <w:r>
        <w:fldChar w:fldCharType="separate"/>
      </w:r>
      <w:r>
        <w:t>7</w:t>
      </w:r>
      <w:r>
        <w:fldChar w:fldCharType="end"/>
      </w:r>
    </w:p>
    <w:p w14:paraId="55B66A06" w14:textId="75F69DC7" w:rsidR="00F438DB" w:rsidRDefault="00F438DB">
      <w:pPr>
        <w:pStyle w:val="20"/>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 #X: &lt;Solution Title&gt;</w:t>
      </w:r>
      <w:r>
        <w:tab/>
      </w:r>
      <w:r>
        <w:fldChar w:fldCharType="begin"/>
      </w:r>
      <w:r>
        <w:instrText xml:space="preserve"> PAGEREF _Toc154042319 \h </w:instrText>
      </w:r>
      <w:r>
        <w:fldChar w:fldCharType="separate"/>
      </w:r>
      <w:r>
        <w:t>7</w:t>
      </w:r>
      <w:r>
        <w:fldChar w:fldCharType="end"/>
      </w:r>
    </w:p>
    <w:p w14:paraId="520E5247" w14:textId="39176F35" w:rsidR="00F438DB" w:rsidRDefault="00F438DB">
      <w:pPr>
        <w:pStyle w:val="30"/>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Description</w:t>
      </w:r>
      <w:r>
        <w:tab/>
      </w:r>
      <w:r>
        <w:fldChar w:fldCharType="begin"/>
      </w:r>
      <w:r>
        <w:instrText xml:space="preserve"> PAGEREF _Toc154042320 \h </w:instrText>
      </w:r>
      <w:r>
        <w:fldChar w:fldCharType="separate"/>
      </w:r>
      <w:r>
        <w:t>7</w:t>
      </w:r>
      <w:r>
        <w:fldChar w:fldCharType="end"/>
      </w:r>
    </w:p>
    <w:p w14:paraId="0A774F6E" w14:textId="24395C6F" w:rsidR="00F438DB" w:rsidRDefault="00F438DB">
      <w:pPr>
        <w:pStyle w:val="30"/>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Procedures</w:t>
      </w:r>
      <w:r>
        <w:tab/>
      </w:r>
      <w:r>
        <w:fldChar w:fldCharType="begin"/>
      </w:r>
      <w:r>
        <w:instrText xml:space="preserve"> PAGEREF _Toc154042321 \h </w:instrText>
      </w:r>
      <w:r>
        <w:fldChar w:fldCharType="separate"/>
      </w:r>
      <w:r>
        <w:t>7</w:t>
      </w:r>
      <w:r>
        <w:fldChar w:fldCharType="end"/>
      </w:r>
    </w:p>
    <w:p w14:paraId="1E2ED613" w14:textId="56AC3E48" w:rsidR="00F438DB" w:rsidRDefault="00F438DB">
      <w:pPr>
        <w:pStyle w:val="30"/>
        <w:rPr>
          <w:rFonts w:asciiTheme="minorHAnsi" w:hAnsiTheme="minorHAnsi" w:cstheme="minorBidi"/>
          <w:kern w:val="2"/>
          <w:sz w:val="21"/>
          <w:szCs w:val="22"/>
          <w:lang w:val="en-US" w:eastAsia="zh-CN"/>
        </w:rPr>
      </w:pPr>
      <w:r>
        <w:rPr>
          <w:lang w:eastAsia="zh-CN"/>
        </w:rPr>
        <w:t>6.X.3</w:t>
      </w:r>
      <w:r>
        <w:rPr>
          <w:rFonts w:asciiTheme="minorHAnsi" w:hAnsiTheme="minorHAnsi" w:cstheme="minorBidi"/>
          <w:kern w:val="2"/>
          <w:sz w:val="21"/>
          <w:szCs w:val="22"/>
          <w:lang w:val="en-US" w:eastAsia="zh-CN"/>
        </w:rPr>
        <w:tab/>
      </w:r>
      <w:r>
        <w:t>Impacts on services, entities and interfaces</w:t>
      </w:r>
      <w:r>
        <w:tab/>
      </w:r>
      <w:r>
        <w:fldChar w:fldCharType="begin"/>
      </w:r>
      <w:r>
        <w:instrText xml:space="preserve"> PAGEREF _Toc154042322 \h </w:instrText>
      </w:r>
      <w:r>
        <w:fldChar w:fldCharType="separate"/>
      </w:r>
      <w:r>
        <w:t>7</w:t>
      </w:r>
      <w:r>
        <w:fldChar w:fldCharType="end"/>
      </w:r>
    </w:p>
    <w:p w14:paraId="05D769B4" w14:textId="49023C3D" w:rsidR="00F438DB" w:rsidRDefault="00F438DB">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_Toc154042323 \h </w:instrText>
      </w:r>
      <w:r>
        <w:fldChar w:fldCharType="separate"/>
      </w:r>
      <w:r>
        <w:t>7</w:t>
      </w:r>
      <w:r>
        <w:fldChar w:fldCharType="end"/>
      </w:r>
    </w:p>
    <w:p w14:paraId="33FEC6DA" w14:textId="1C3B8D75" w:rsidR="00F438DB" w:rsidRDefault="00F438DB">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_Toc154042324 \h </w:instrText>
      </w:r>
      <w:r>
        <w:fldChar w:fldCharType="separate"/>
      </w:r>
      <w:r>
        <w:t>7</w:t>
      </w:r>
      <w:r>
        <w:fldChar w:fldCharType="end"/>
      </w:r>
    </w:p>
    <w:p w14:paraId="501F7655" w14:textId="795C81A6" w:rsidR="00F438DB" w:rsidRDefault="00F438DB">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_Toc154042325 \h </w:instrText>
      </w:r>
      <w:r>
        <w:fldChar w:fldCharType="separate"/>
      </w:r>
      <w:r>
        <w:t>8</w:t>
      </w:r>
      <w:r>
        <w:fldChar w:fldCharType="end"/>
      </w:r>
    </w:p>
    <w:p w14:paraId="65245540" w14:textId="620B6C40"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1"/>
      </w:pPr>
      <w:bookmarkStart w:id="18" w:name="foreword"/>
      <w:bookmarkStart w:id="19" w:name="_Toc153792578"/>
      <w:bookmarkStart w:id="20" w:name="_Toc153792663"/>
      <w:bookmarkStart w:id="21" w:name="_Toc154042305"/>
      <w:bookmarkEnd w:id="18"/>
      <w:r w:rsidRPr="00822E86">
        <w:lastRenderedPageBreak/>
        <w:t>Foreword</w:t>
      </w:r>
      <w:bookmarkEnd w:id="19"/>
      <w:bookmarkEnd w:id="20"/>
      <w:bookmarkEnd w:id="21"/>
    </w:p>
    <w:p w14:paraId="77A7557C" w14:textId="77777777" w:rsidR="00080512" w:rsidRPr="00822E86" w:rsidRDefault="00080512">
      <w:r w:rsidRPr="00822E86">
        <w:t xml:space="preserve">This Technical </w:t>
      </w:r>
      <w:bookmarkStart w:id="22" w:name="spectype3"/>
      <w:r w:rsidR="00602AEA" w:rsidRPr="00822E86">
        <w:t>Report</w:t>
      </w:r>
      <w:bookmarkEnd w:id="22"/>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proofErr w:type="gramStart"/>
      <w:r w:rsidRPr="00822E86">
        <w:t>where</w:t>
      </w:r>
      <w:proofErr w:type="gramEnd"/>
      <w:r w:rsidRPr="00822E86">
        <w:t>:</w:t>
      </w:r>
    </w:p>
    <w:p w14:paraId="7A7E8343" w14:textId="77777777" w:rsidR="00080512" w:rsidRPr="00822E86" w:rsidRDefault="00080512">
      <w:pPr>
        <w:pStyle w:val="B2"/>
      </w:pPr>
      <w:proofErr w:type="gramStart"/>
      <w:r w:rsidRPr="00822E86">
        <w:t>x</w:t>
      </w:r>
      <w:proofErr w:type="gramEnd"/>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proofErr w:type="gramStart"/>
      <w:r w:rsidRPr="00822E86">
        <w:t>y</w:t>
      </w:r>
      <w:proofErr w:type="gramEnd"/>
      <w:r w:rsidRPr="00822E86">
        <w:tab/>
        <w:t>the second digit is incremented for all changes of substance, i.e. technical enhancements, corrections, updates, etc.</w:t>
      </w:r>
    </w:p>
    <w:p w14:paraId="06C6C902" w14:textId="77777777" w:rsidR="00080512" w:rsidRPr="00822E86" w:rsidRDefault="00080512">
      <w:pPr>
        <w:pStyle w:val="B2"/>
      </w:pPr>
      <w:proofErr w:type="gramStart"/>
      <w:r w:rsidRPr="00822E86">
        <w:t>z</w:t>
      </w:r>
      <w:proofErr w:type="gramEnd"/>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proofErr w:type="gramStart"/>
      <w:r w:rsidRPr="00822E86">
        <w:rPr>
          <w:b/>
        </w:rPr>
        <w:t>shall</w:t>
      </w:r>
      <w:proofErr w:type="gramEnd"/>
      <w:r w:rsidRPr="00822E86">
        <w:tab/>
      </w:r>
      <w:r w:rsidRPr="00822E86">
        <w:tab/>
        <w:t>indicates a mandatory requirement to do something</w:t>
      </w:r>
    </w:p>
    <w:p w14:paraId="3642D266" w14:textId="77777777" w:rsidR="008C384C" w:rsidRPr="00822E86" w:rsidRDefault="008C384C" w:rsidP="00774DA4">
      <w:pPr>
        <w:pStyle w:val="EX"/>
      </w:pPr>
      <w:proofErr w:type="gramStart"/>
      <w:r w:rsidRPr="00822E86">
        <w:rPr>
          <w:b/>
        </w:rPr>
        <w:t>shall</w:t>
      </w:r>
      <w:proofErr w:type="gramEnd"/>
      <w:r w:rsidRPr="00822E86">
        <w:rPr>
          <w:b/>
        </w:rPr>
        <w:t xml:space="preserve">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proofErr w:type="gramStart"/>
      <w:r w:rsidRPr="00822E86">
        <w:rPr>
          <w:b/>
        </w:rPr>
        <w:t>should</w:t>
      </w:r>
      <w:proofErr w:type="gramEnd"/>
      <w:r w:rsidRPr="00822E86">
        <w:tab/>
      </w:r>
      <w:r w:rsidRPr="00822E86">
        <w:tab/>
        <w:t>indicates a recommendation to do something</w:t>
      </w:r>
    </w:p>
    <w:p w14:paraId="558F6606" w14:textId="77777777" w:rsidR="008C384C" w:rsidRPr="00822E86" w:rsidRDefault="008C384C" w:rsidP="00774DA4">
      <w:pPr>
        <w:pStyle w:val="EX"/>
      </w:pPr>
      <w:proofErr w:type="gramStart"/>
      <w:r w:rsidRPr="00822E86">
        <w:rPr>
          <w:b/>
        </w:rPr>
        <w:t>should</w:t>
      </w:r>
      <w:proofErr w:type="gramEnd"/>
      <w:r w:rsidRPr="00822E86">
        <w:rPr>
          <w:b/>
        </w:rPr>
        <w:t xml:space="preserve"> not</w:t>
      </w:r>
      <w:r w:rsidRPr="00822E86">
        <w:tab/>
        <w:t>indicates a recommendation not to do something</w:t>
      </w:r>
    </w:p>
    <w:p w14:paraId="7949E9E4" w14:textId="77777777" w:rsidR="008C384C" w:rsidRPr="00822E86" w:rsidRDefault="008C384C" w:rsidP="00774DA4">
      <w:pPr>
        <w:pStyle w:val="EX"/>
      </w:pPr>
      <w:proofErr w:type="gramStart"/>
      <w:r w:rsidRPr="00822E86">
        <w:rPr>
          <w:b/>
        </w:rPr>
        <w:t>may</w:t>
      </w:r>
      <w:proofErr w:type="gramEnd"/>
      <w:r w:rsidRPr="00822E86">
        <w:tab/>
      </w:r>
      <w:r w:rsidRPr="00822E86">
        <w:tab/>
        <w:t>indicates permission to do something</w:t>
      </w:r>
    </w:p>
    <w:p w14:paraId="239EB762" w14:textId="77777777" w:rsidR="008C384C" w:rsidRPr="00822E86" w:rsidRDefault="008C384C" w:rsidP="00774DA4">
      <w:pPr>
        <w:pStyle w:val="EX"/>
      </w:pPr>
      <w:proofErr w:type="gramStart"/>
      <w:r w:rsidRPr="00822E86">
        <w:rPr>
          <w:b/>
        </w:rPr>
        <w:t>need</w:t>
      </w:r>
      <w:proofErr w:type="gramEnd"/>
      <w:r w:rsidRPr="00822E86">
        <w:rPr>
          <w:b/>
        </w:rPr>
        <w:t xml:space="preserve">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proofErr w:type="gramStart"/>
      <w:r w:rsidRPr="00822E86">
        <w:rPr>
          <w:b/>
        </w:rPr>
        <w:t>can</w:t>
      </w:r>
      <w:proofErr w:type="gramEnd"/>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proofErr w:type="gramStart"/>
      <w:r w:rsidRPr="00822E86">
        <w:rPr>
          <w:b/>
        </w:rPr>
        <w:t>cannot</w:t>
      </w:r>
      <w:proofErr w:type="gramEnd"/>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proofErr w:type="gramStart"/>
      <w:r w:rsidRPr="00822E86">
        <w:rPr>
          <w:b/>
        </w:rPr>
        <w:t>will</w:t>
      </w:r>
      <w:proofErr w:type="gramEnd"/>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proofErr w:type="gramStart"/>
      <w:r w:rsidRPr="00822E86">
        <w:rPr>
          <w:b/>
        </w:rPr>
        <w:t>might</w:t>
      </w:r>
      <w:proofErr w:type="gramEnd"/>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proofErr w:type="gramStart"/>
      <w:r w:rsidRPr="00822E86">
        <w:rPr>
          <w:b/>
        </w:rPr>
        <w:t>is</w:t>
      </w:r>
      <w:proofErr w:type="gramEnd"/>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proofErr w:type="gramStart"/>
      <w:r w:rsidRPr="00822E86">
        <w:rPr>
          <w:b/>
        </w:rPr>
        <w:t>is</w:t>
      </w:r>
      <w:proofErr w:type="gramEnd"/>
      <w:r w:rsidRPr="00822E86">
        <w:rPr>
          <w:b/>
        </w:rPr>
        <w:t xml:space="preserve">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1"/>
      </w:pPr>
      <w:bookmarkStart w:id="23" w:name="introduction"/>
      <w:bookmarkEnd w:id="23"/>
      <w:r w:rsidRPr="00822E86">
        <w:br w:type="page"/>
      </w:r>
      <w:bookmarkStart w:id="24" w:name="scope"/>
      <w:bookmarkStart w:id="25" w:name="_Toc153792579"/>
      <w:bookmarkStart w:id="26" w:name="_Toc153792664"/>
      <w:bookmarkStart w:id="27" w:name="_Toc154042306"/>
      <w:bookmarkEnd w:id="24"/>
      <w:r w:rsidRPr="00822E86">
        <w:lastRenderedPageBreak/>
        <w:t>1</w:t>
      </w:r>
      <w:r w:rsidRPr="00822E86">
        <w:tab/>
        <w:t>Scope</w:t>
      </w:r>
      <w:bookmarkEnd w:id="25"/>
      <w:bookmarkEnd w:id="26"/>
      <w:bookmarkEnd w:id="27"/>
    </w:p>
    <w:p w14:paraId="25E13C34" w14:textId="77777777" w:rsidR="00080512" w:rsidRPr="00822E86" w:rsidRDefault="00080512">
      <w:r w:rsidRPr="00822E86">
        <w:t>The present document …</w:t>
      </w:r>
    </w:p>
    <w:p w14:paraId="4CCF5335" w14:textId="77777777" w:rsidR="00080512" w:rsidRPr="00822E86" w:rsidRDefault="00080512">
      <w:pPr>
        <w:pStyle w:val="1"/>
      </w:pPr>
      <w:bookmarkStart w:id="28" w:name="references"/>
      <w:bookmarkStart w:id="29" w:name="_Toc153792580"/>
      <w:bookmarkStart w:id="30" w:name="_Toc153792665"/>
      <w:bookmarkStart w:id="31" w:name="_Toc154042307"/>
      <w:bookmarkEnd w:id="28"/>
      <w:r w:rsidRPr="00822E86">
        <w:t>2</w:t>
      </w:r>
      <w:r w:rsidRPr="00822E86">
        <w:tab/>
        <w:t>References</w:t>
      </w:r>
      <w:bookmarkEnd w:id="29"/>
      <w:bookmarkEnd w:id="30"/>
      <w:bookmarkEnd w:id="31"/>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w:t>
      </w:r>
      <w:proofErr w:type="spellStart"/>
      <w:proofErr w:type="gramStart"/>
      <w:r w:rsidRPr="00822E86">
        <w:t>doctype</w:t>
      </w:r>
      <w:proofErr w:type="spellEnd"/>
      <w:proofErr w:type="gramEnd"/>
      <w:r w:rsidRPr="00822E86">
        <w:t>&gt; &lt;#&gt;[ ([up to and including]{</w:t>
      </w:r>
      <w:proofErr w:type="spellStart"/>
      <w:r w:rsidRPr="00822E86">
        <w:t>yyyy</w:t>
      </w:r>
      <w:proofErr w:type="spellEnd"/>
      <w:r w:rsidRPr="00822E86">
        <w:t>[-mm]|V&lt;a[.b[.c]]&gt;}[onwards])]: "&lt;Title&gt;".</w:t>
      </w:r>
    </w:p>
    <w:p w14:paraId="76D73A4D" w14:textId="77777777" w:rsidR="00080512" w:rsidRPr="00822E86" w:rsidRDefault="00080512">
      <w:pPr>
        <w:pStyle w:val="Guidance"/>
      </w:pPr>
    </w:p>
    <w:p w14:paraId="39E493B5" w14:textId="0B56370A" w:rsidR="00080512" w:rsidRPr="00822E86" w:rsidRDefault="00080512">
      <w:pPr>
        <w:pStyle w:val="1"/>
      </w:pPr>
      <w:bookmarkStart w:id="32" w:name="definitions"/>
      <w:bookmarkStart w:id="33" w:name="_Toc153792581"/>
      <w:bookmarkStart w:id="34" w:name="_Toc153792666"/>
      <w:bookmarkStart w:id="35" w:name="_Toc154042308"/>
      <w:bookmarkEnd w:id="32"/>
      <w:r w:rsidRPr="00822E86">
        <w:t>3</w:t>
      </w:r>
      <w:r w:rsidRPr="00822E86">
        <w:tab/>
        <w:t>Definitions</w:t>
      </w:r>
      <w:r w:rsidR="00602AEA" w:rsidRPr="00822E86">
        <w:t xml:space="preserve"> of terms and abbreviations</w:t>
      </w:r>
      <w:bookmarkEnd w:id="33"/>
      <w:bookmarkEnd w:id="34"/>
      <w:bookmarkEnd w:id="35"/>
    </w:p>
    <w:p w14:paraId="11036AC9" w14:textId="77777777" w:rsidR="00080512" w:rsidRPr="00822E86" w:rsidRDefault="00080512">
      <w:pPr>
        <w:pStyle w:val="2"/>
      </w:pPr>
      <w:bookmarkStart w:id="36" w:name="_Toc153792582"/>
      <w:bookmarkStart w:id="37" w:name="_Toc153792667"/>
      <w:bookmarkStart w:id="38" w:name="_Toc154042309"/>
      <w:r w:rsidRPr="00822E86">
        <w:t>3.1</w:t>
      </w:r>
      <w:r w:rsidRPr="00822E86">
        <w:tab/>
      </w:r>
      <w:r w:rsidR="002B6339" w:rsidRPr="00822E86">
        <w:t>Terms</w:t>
      </w:r>
      <w:bookmarkEnd w:id="36"/>
      <w:bookmarkEnd w:id="37"/>
      <w:bookmarkEnd w:id="38"/>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proofErr w:type="gramStart"/>
      <w:r w:rsidRPr="00822E86">
        <w:rPr>
          <w:b/>
        </w:rPr>
        <w:t>example</w:t>
      </w:r>
      <w:proofErr w:type="gramEnd"/>
      <w:r w:rsidRPr="00822E86">
        <w:rPr>
          <w:b/>
        </w:rPr>
        <w:t>:</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2"/>
      </w:pPr>
      <w:bookmarkStart w:id="39" w:name="_Toc153792584"/>
      <w:bookmarkStart w:id="40" w:name="_Toc153792669"/>
      <w:bookmarkStart w:id="41" w:name="_Toc154042310"/>
      <w:r w:rsidRPr="00822E86">
        <w:t>3.</w:t>
      </w:r>
      <w:r w:rsidR="00011B85">
        <w:t>2</w:t>
      </w:r>
      <w:r w:rsidRPr="00822E86">
        <w:tab/>
        <w:t>Abbreviations</w:t>
      </w:r>
      <w:bookmarkEnd w:id="39"/>
      <w:bookmarkEnd w:id="40"/>
      <w:bookmarkEnd w:id="41"/>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1"/>
      </w:pPr>
      <w:bookmarkStart w:id="42" w:name="clause4"/>
      <w:bookmarkStart w:id="43" w:name="_Toc153792585"/>
      <w:bookmarkStart w:id="44" w:name="_Toc153792670"/>
      <w:bookmarkStart w:id="45" w:name="_Toc154042311"/>
      <w:bookmarkEnd w:id="42"/>
      <w:r w:rsidRPr="00822E86">
        <w:t>4</w:t>
      </w:r>
      <w:r w:rsidRPr="00822E86">
        <w:tab/>
      </w:r>
      <w:r w:rsidR="000C6B78" w:rsidRPr="00822E86">
        <w:t>Architectural Assumptions and Requirements</w:t>
      </w:r>
      <w:bookmarkEnd w:id="43"/>
      <w:bookmarkEnd w:id="44"/>
      <w:bookmarkEnd w:id="45"/>
    </w:p>
    <w:p w14:paraId="3046E136" w14:textId="77777777" w:rsidR="00080512" w:rsidRPr="00822E86" w:rsidRDefault="00080512">
      <w:pPr>
        <w:pStyle w:val="2"/>
      </w:pPr>
      <w:bookmarkStart w:id="46" w:name="_Toc153792586"/>
      <w:bookmarkStart w:id="47" w:name="_Toc153792671"/>
      <w:bookmarkStart w:id="48" w:name="_Toc154042312"/>
      <w:r w:rsidRPr="00822E86">
        <w:t>4.1</w:t>
      </w:r>
      <w:r w:rsidRPr="00822E86">
        <w:tab/>
      </w:r>
      <w:r w:rsidR="00F50CB8" w:rsidRPr="00822E86">
        <w:t>Architectural Assumptions</w:t>
      </w:r>
      <w:bookmarkEnd w:id="46"/>
      <w:bookmarkEnd w:id="47"/>
      <w:bookmarkEnd w:id="48"/>
    </w:p>
    <w:p w14:paraId="2A3AB0DB" w14:textId="77777777" w:rsidR="00F50CB8" w:rsidRPr="00822E86" w:rsidRDefault="00F50CB8" w:rsidP="00F50CB8">
      <w:pPr>
        <w:pStyle w:val="EX"/>
      </w:pPr>
      <w:r w:rsidRPr="00822E86">
        <w:t>&lt;</w:t>
      </w:r>
      <w:proofErr w:type="gramStart"/>
      <w:r w:rsidRPr="00822E86">
        <w:t>void</w:t>
      </w:r>
      <w:proofErr w:type="gramEnd"/>
      <w:r w:rsidRPr="00822E86">
        <w:t>&gt;</w:t>
      </w:r>
    </w:p>
    <w:p w14:paraId="289F8C0A" w14:textId="77777777" w:rsidR="00F50CB8" w:rsidRPr="00822E86" w:rsidRDefault="00080512" w:rsidP="00F50CB8">
      <w:pPr>
        <w:pStyle w:val="2"/>
      </w:pPr>
      <w:bookmarkStart w:id="49" w:name="_Toc153792587"/>
      <w:bookmarkStart w:id="50" w:name="_Toc153792672"/>
      <w:bookmarkStart w:id="51" w:name="_Toc154042313"/>
      <w:r w:rsidRPr="00822E86">
        <w:t>4.2</w:t>
      </w:r>
      <w:r w:rsidRPr="00822E86">
        <w:tab/>
      </w:r>
      <w:r w:rsidR="00F50CB8" w:rsidRPr="00822E86">
        <w:t xml:space="preserve">Architectural </w:t>
      </w:r>
      <w:r w:rsidR="004550DD" w:rsidRPr="00822E86">
        <w:t>Requirements</w:t>
      </w:r>
      <w:bookmarkEnd w:id="49"/>
      <w:bookmarkEnd w:id="50"/>
      <w:bookmarkEnd w:id="51"/>
    </w:p>
    <w:p w14:paraId="0BCC243E" w14:textId="77777777" w:rsidR="00F50CB8" w:rsidRPr="00822E86" w:rsidRDefault="00F50CB8" w:rsidP="00F50CB8">
      <w:pPr>
        <w:pStyle w:val="EX"/>
      </w:pPr>
      <w:r w:rsidRPr="00822E86">
        <w:t>&lt;</w:t>
      </w:r>
      <w:proofErr w:type="gramStart"/>
      <w:r w:rsidRPr="00822E86">
        <w:t>void</w:t>
      </w:r>
      <w:proofErr w:type="gramEnd"/>
      <w:r w:rsidRPr="00822E86">
        <w:t>&gt;</w:t>
      </w:r>
    </w:p>
    <w:p w14:paraId="31971260" w14:textId="77777777" w:rsidR="00524FB4" w:rsidRPr="00822E86" w:rsidRDefault="00524FB4" w:rsidP="00524FB4">
      <w:pPr>
        <w:pStyle w:val="1"/>
      </w:pPr>
      <w:bookmarkStart w:id="52" w:name="_Toc22192646"/>
      <w:bookmarkStart w:id="53" w:name="_Toc23402384"/>
      <w:bookmarkStart w:id="54" w:name="_Toc23402414"/>
      <w:bookmarkStart w:id="55" w:name="_Toc26386411"/>
      <w:bookmarkStart w:id="56" w:name="_Toc26431217"/>
      <w:bookmarkStart w:id="57" w:name="_Toc30694613"/>
      <w:bookmarkStart w:id="58" w:name="_Toc43906635"/>
      <w:bookmarkStart w:id="59" w:name="_Toc43906751"/>
      <w:bookmarkStart w:id="60" w:name="_Toc44311877"/>
      <w:bookmarkStart w:id="61" w:name="_Toc50536519"/>
      <w:bookmarkStart w:id="62" w:name="_Toc54930291"/>
      <w:bookmarkStart w:id="63" w:name="_Toc54968096"/>
      <w:bookmarkStart w:id="64" w:name="_Toc57236418"/>
      <w:bookmarkStart w:id="65" w:name="_Toc57236581"/>
      <w:bookmarkStart w:id="66" w:name="_Toc57530222"/>
      <w:bookmarkStart w:id="67" w:name="_Toc57532423"/>
      <w:bookmarkStart w:id="68" w:name="_Toc153792588"/>
      <w:bookmarkStart w:id="69" w:name="_Toc153792673"/>
      <w:bookmarkStart w:id="70" w:name="_Toc154042314"/>
      <w:r w:rsidRPr="00822E86">
        <w:lastRenderedPageBreak/>
        <w:t>5</w:t>
      </w:r>
      <w:r w:rsidRPr="00822E86">
        <w:tab/>
        <w:t>Key Issues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BA8BB07" w14:textId="77777777" w:rsidR="00524FB4" w:rsidRPr="00822E86" w:rsidRDefault="00524FB4" w:rsidP="00524FB4">
      <w:pPr>
        <w:pStyle w:val="2"/>
      </w:pPr>
      <w:bookmarkStart w:id="71" w:name="_Toc26386412"/>
      <w:bookmarkStart w:id="72" w:name="_Toc26431218"/>
      <w:bookmarkStart w:id="73" w:name="_Toc30694614"/>
      <w:bookmarkStart w:id="74" w:name="_Toc43906636"/>
      <w:bookmarkStart w:id="75" w:name="_Toc43906752"/>
      <w:bookmarkStart w:id="76" w:name="_Toc44311878"/>
      <w:bookmarkStart w:id="77" w:name="_Toc50536520"/>
      <w:bookmarkStart w:id="78" w:name="_Toc54930292"/>
      <w:bookmarkStart w:id="79" w:name="_Toc54968097"/>
      <w:bookmarkStart w:id="80" w:name="_Toc57236419"/>
      <w:bookmarkStart w:id="81" w:name="_Toc57236582"/>
      <w:bookmarkStart w:id="82" w:name="_Toc57530223"/>
      <w:bookmarkStart w:id="83" w:name="_Toc57532424"/>
      <w:bookmarkStart w:id="84" w:name="_Toc153792589"/>
      <w:bookmarkStart w:id="85" w:name="_Toc153792674"/>
      <w:bookmarkStart w:id="86" w:name="_Toc154042315"/>
      <w:proofErr w:type="gramStart"/>
      <w:r w:rsidRPr="00822E86">
        <w:t>5.x</w:t>
      </w:r>
      <w:proofErr w:type="gramEnd"/>
      <w:r w:rsidRPr="00822E86">
        <w:tab/>
        <w:t xml:space="preserve">Key Issue #x: </w:t>
      </w:r>
      <w:bookmarkEnd w:id="71"/>
      <w:bookmarkEnd w:id="72"/>
      <w:bookmarkEnd w:id="73"/>
      <w:bookmarkEnd w:id="74"/>
      <w:bookmarkEnd w:id="75"/>
      <w:bookmarkEnd w:id="76"/>
      <w:bookmarkEnd w:id="77"/>
      <w:bookmarkEnd w:id="78"/>
      <w:bookmarkEnd w:id="79"/>
      <w:bookmarkEnd w:id="80"/>
      <w:bookmarkEnd w:id="81"/>
      <w:bookmarkEnd w:id="82"/>
      <w:bookmarkEnd w:id="83"/>
      <w:r w:rsidRPr="00822E86">
        <w:t>&lt;Key Issue title&gt;</w:t>
      </w:r>
      <w:bookmarkEnd w:id="84"/>
      <w:bookmarkEnd w:id="85"/>
      <w:bookmarkEnd w:id="86"/>
    </w:p>
    <w:p w14:paraId="631BC053" w14:textId="613A2012" w:rsidR="00524FB4" w:rsidRPr="00822E86" w:rsidRDefault="00524FB4" w:rsidP="00524FB4">
      <w:pPr>
        <w:pStyle w:val="3"/>
        <w:rPr>
          <w:lang w:eastAsia="zh-CN"/>
        </w:rPr>
      </w:pPr>
      <w:bookmarkStart w:id="87" w:name="_Toc26386413"/>
      <w:bookmarkStart w:id="88" w:name="_Toc26431219"/>
      <w:bookmarkStart w:id="89" w:name="_Toc30694615"/>
      <w:bookmarkStart w:id="90" w:name="_Toc43906637"/>
      <w:bookmarkStart w:id="91" w:name="_Toc43906753"/>
      <w:bookmarkStart w:id="92" w:name="_Toc44311879"/>
      <w:bookmarkStart w:id="93" w:name="_Toc50536521"/>
      <w:bookmarkStart w:id="94" w:name="_Toc54930293"/>
      <w:bookmarkStart w:id="95" w:name="_Toc54968098"/>
      <w:bookmarkStart w:id="96" w:name="_Toc57236420"/>
      <w:bookmarkStart w:id="97" w:name="_Toc57236583"/>
      <w:bookmarkStart w:id="98" w:name="_Toc57530224"/>
      <w:bookmarkStart w:id="99" w:name="_Toc57532425"/>
      <w:bookmarkStart w:id="100" w:name="_Toc153792590"/>
      <w:bookmarkStart w:id="101" w:name="_Toc153792675"/>
      <w:bookmarkStart w:id="102" w:name="_Toc154042316"/>
      <w:bookmarkStart w:id="103" w:name="_Hlk500943653"/>
      <w:proofErr w:type="gramStart"/>
      <w:r w:rsidRPr="00822E86">
        <w:rPr>
          <w:lang w:eastAsia="ko-KR"/>
        </w:rPr>
        <w:t>5.</w:t>
      </w:r>
      <w:r w:rsidR="007009A2">
        <w:rPr>
          <w:lang w:eastAsia="zh-CN"/>
        </w:rPr>
        <w:t>x</w:t>
      </w:r>
      <w:r w:rsidRPr="00822E86">
        <w:rPr>
          <w:lang w:eastAsia="ko-KR"/>
        </w:rPr>
        <w:t>.1</w:t>
      </w:r>
      <w:proofErr w:type="gramEnd"/>
      <w:r w:rsidRPr="00822E86">
        <w:rPr>
          <w:lang w:eastAsia="ko-KR"/>
        </w:rPr>
        <w:tab/>
        <w:t>Description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AAE269D" w14:textId="69350FB6" w:rsidR="00F26F03" w:rsidRPr="00822E86" w:rsidRDefault="00F26F03" w:rsidP="00B224D3">
      <w:pPr>
        <w:pStyle w:val="EditorsNote"/>
        <w:overflowPunct w:val="0"/>
        <w:autoSpaceDE w:val="0"/>
        <w:autoSpaceDN w:val="0"/>
        <w:adjustRightInd w:val="0"/>
        <w:ind w:left="1701" w:hanging="1417"/>
        <w:textAlignment w:val="baseline"/>
        <w:rPr>
          <w:lang w:eastAsia="ko-KR"/>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00491265" w:rsidRPr="00B224D3">
        <w:rPr>
          <w:rFonts w:eastAsia="Times New Roman"/>
          <w:lang w:val="en-US" w:eastAsia="ja-JP"/>
        </w:rPr>
        <w:t xml:space="preserve"> for </w:t>
      </w:r>
      <w:proofErr w:type="spellStart"/>
      <w:r w:rsidR="00491265" w:rsidRPr="00B224D3">
        <w:rPr>
          <w:rFonts w:eastAsia="Times New Roman"/>
          <w:lang w:val="en-US" w:eastAsia="ja-JP"/>
        </w:rPr>
        <w:t>FS_AmbientIoT</w:t>
      </w:r>
      <w:proofErr w:type="spellEnd"/>
      <w:r w:rsidRPr="00B224D3">
        <w:rPr>
          <w:rFonts w:eastAsia="Times New Roman"/>
          <w:lang w:val="en-US" w:eastAsia="ja-JP"/>
        </w:rPr>
        <w:t>.</w:t>
      </w:r>
      <w:r w:rsidRPr="00B224D3">
        <w:rPr>
          <w:rFonts w:eastAsia="Times New Roman" w:hint="eastAsia"/>
          <w:lang w:val="en-US" w:eastAsia="ja-JP"/>
        </w:rPr>
        <w:t xml:space="preserve"> </w:t>
      </w:r>
    </w:p>
    <w:p w14:paraId="460C358B" w14:textId="77777777" w:rsidR="00524FB4" w:rsidRPr="00822E86" w:rsidRDefault="00524FB4" w:rsidP="00524FB4">
      <w:pPr>
        <w:pStyle w:val="1"/>
      </w:pPr>
      <w:bookmarkStart w:id="104" w:name="_Toc26431228"/>
      <w:bookmarkStart w:id="105" w:name="_Toc30694626"/>
      <w:bookmarkStart w:id="106" w:name="_Toc43906648"/>
      <w:bookmarkStart w:id="107" w:name="_Toc43906764"/>
      <w:bookmarkStart w:id="108" w:name="_Toc44311890"/>
      <w:bookmarkStart w:id="109" w:name="_Toc50536532"/>
      <w:bookmarkStart w:id="110" w:name="_Toc54930304"/>
      <w:bookmarkStart w:id="111" w:name="_Toc54968109"/>
      <w:bookmarkStart w:id="112" w:name="_Toc57236431"/>
      <w:bookmarkStart w:id="113" w:name="_Toc57236594"/>
      <w:bookmarkStart w:id="114" w:name="_Toc57530235"/>
      <w:bookmarkStart w:id="115" w:name="_Toc57532436"/>
      <w:bookmarkStart w:id="116" w:name="_Toc153792591"/>
      <w:bookmarkStart w:id="117" w:name="_Toc153792676"/>
      <w:bookmarkStart w:id="118" w:name="_Toc154042317"/>
      <w:bookmarkEnd w:id="103"/>
      <w:r w:rsidRPr="00822E86">
        <w:t>6</w:t>
      </w:r>
      <w:r w:rsidRPr="00822E86">
        <w:tab/>
        <w:t>Solutions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D6EED89" w14:textId="77777777" w:rsidR="00524FB4" w:rsidRPr="00822E86" w:rsidRDefault="00524FB4" w:rsidP="00524FB4">
      <w:pPr>
        <w:pStyle w:val="2"/>
      </w:pPr>
      <w:bookmarkStart w:id="119" w:name="_Toc22192650"/>
      <w:bookmarkStart w:id="120" w:name="_Toc23402388"/>
      <w:bookmarkStart w:id="121" w:name="_Toc23402418"/>
      <w:bookmarkStart w:id="122" w:name="_Toc26386423"/>
      <w:bookmarkStart w:id="123" w:name="_Toc26431229"/>
      <w:bookmarkStart w:id="124" w:name="_Toc30694627"/>
      <w:bookmarkStart w:id="125" w:name="_Toc43906649"/>
      <w:bookmarkStart w:id="126" w:name="_Toc43906765"/>
      <w:bookmarkStart w:id="127" w:name="_Toc44311891"/>
      <w:bookmarkStart w:id="128" w:name="_Toc50536533"/>
      <w:bookmarkStart w:id="129" w:name="_Toc54930305"/>
      <w:bookmarkStart w:id="130" w:name="_Toc54968110"/>
      <w:bookmarkStart w:id="131" w:name="_Toc57236432"/>
      <w:bookmarkStart w:id="132" w:name="_Toc57236595"/>
      <w:bookmarkStart w:id="133" w:name="_Toc57530236"/>
      <w:bookmarkStart w:id="134" w:name="_Toc57532437"/>
      <w:bookmarkStart w:id="135" w:name="_Toc153792592"/>
      <w:bookmarkStart w:id="136" w:name="_Toc153792677"/>
      <w:bookmarkStart w:id="137" w:name="_Toc154042318"/>
      <w:bookmarkStart w:id="138" w:name="_Toc16839382"/>
      <w:r w:rsidRPr="00822E86">
        <w:t>6.0</w:t>
      </w:r>
      <w:r w:rsidRPr="00822E86">
        <w:tab/>
        <w:t>Mapping of Solutions to Key Issues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bookmarkEnd w:id="138"/>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3551C3">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C87FC6">
            <w:pPr>
              <w:pStyle w:val="TAH"/>
              <w:rPr>
                <w:sz w:val="16"/>
                <w:szCs w:val="16"/>
              </w:rPr>
            </w:pPr>
            <w:r w:rsidRPr="00822E86">
              <w:rPr>
                <w:sz w:val="16"/>
                <w:szCs w:val="16"/>
              </w:rPr>
              <w:t>Solutions</w:t>
            </w: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2"/>
      </w:pPr>
      <w:bookmarkStart w:id="139" w:name="startOfAnnexes"/>
      <w:bookmarkStart w:id="140" w:name="_Toc500949097"/>
      <w:bookmarkStart w:id="141" w:name="_Toc92875660"/>
      <w:bookmarkStart w:id="142" w:name="_Toc93070684"/>
      <w:bookmarkStart w:id="143" w:name="_Toc154042319"/>
      <w:bookmarkEnd w:id="139"/>
      <w:proofErr w:type="gramStart"/>
      <w:r w:rsidRPr="007045CC">
        <w:t>6.</w:t>
      </w:r>
      <w:r w:rsidRPr="007045CC">
        <w:rPr>
          <w:rFonts w:hint="eastAsia"/>
        </w:rPr>
        <w:t>X</w:t>
      </w:r>
      <w:proofErr w:type="gramEnd"/>
      <w:r w:rsidRPr="007045CC">
        <w:rPr>
          <w:rFonts w:hint="eastAsia"/>
        </w:rPr>
        <w:tab/>
      </w:r>
      <w:r w:rsidRPr="007045CC">
        <w:t>Solution</w:t>
      </w:r>
      <w:r w:rsidRPr="007045CC">
        <w:rPr>
          <w:rFonts w:hint="eastAsia"/>
        </w:rPr>
        <w:t xml:space="preserve"> #</w:t>
      </w:r>
      <w:r w:rsidRPr="007045CC">
        <w:t xml:space="preserve">X: </w:t>
      </w:r>
      <w:bookmarkEnd w:id="140"/>
      <w:r w:rsidRPr="007045CC">
        <w:t>&lt;Solution Title&gt;</w:t>
      </w:r>
      <w:bookmarkEnd w:id="141"/>
      <w:bookmarkEnd w:id="142"/>
      <w:bookmarkEnd w:id="143"/>
    </w:p>
    <w:p w14:paraId="762A2884" w14:textId="5FA5C486" w:rsidR="00B5477F" w:rsidRPr="00822E86" w:rsidRDefault="00B5477F" w:rsidP="007045CC">
      <w:pPr>
        <w:pStyle w:val="3"/>
      </w:pPr>
      <w:bookmarkStart w:id="144" w:name="_Toc500949099"/>
      <w:bookmarkStart w:id="145" w:name="_Toc92875662"/>
      <w:bookmarkStart w:id="146" w:name="_Toc93070686"/>
      <w:bookmarkStart w:id="147" w:name="_Toc154042320"/>
      <w:proofErr w:type="gramStart"/>
      <w:r w:rsidRPr="00822E86">
        <w:t>6.</w:t>
      </w:r>
      <w:r w:rsidRPr="00822E86">
        <w:rPr>
          <w:rFonts w:hint="eastAsia"/>
        </w:rPr>
        <w:t>X</w:t>
      </w:r>
      <w:r w:rsidRPr="00822E86">
        <w:t>.</w:t>
      </w:r>
      <w:r w:rsidR="00A64FF3">
        <w:t>1</w:t>
      </w:r>
      <w:proofErr w:type="gramEnd"/>
      <w:r w:rsidRPr="00822E86">
        <w:rPr>
          <w:rFonts w:hint="eastAsia"/>
        </w:rPr>
        <w:tab/>
        <w:t>Description</w:t>
      </w:r>
      <w:bookmarkEnd w:id="144"/>
      <w:bookmarkEnd w:id="145"/>
      <w:bookmarkEnd w:id="146"/>
      <w:bookmarkEnd w:id="147"/>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等线"/>
        </w:rPr>
      </w:pPr>
      <w:bookmarkStart w:id="148" w:name="_Toc500949101"/>
      <w:r w:rsidRPr="00822E86">
        <w:rPr>
          <w:rFonts w:eastAsia="等线"/>
        </w:rPr>
        <w:t>Editor's Note:</w:t>
      </w:r>
      <w:r w:rsidR="000D094B" w:rsidRPr="000D094B">
        <w:rPr>
          <w:rFonts w:eastAsia="等线"/>
        </w:rPr>
        <w:tab/>
      </w:r>
      <w:r w:rsidRPr="000D094B">
        <w:rPr>
          <w:rFonts w:eastAsia="等线"/>
        </w:rPr>
        <w:t>This clause</w:t>
      </w:r>
      <w:r w:rsidR="000D094B">
        <w:rPr>
          <w:rFonts w:eastAsia="等线"/>
        </w:rPr>
        <w:t xml:space="preserve"> </w:t>
      </w:r>
      <w:r w:rsidRPr="000D094B">
        <w:rPr>
          <w:rFonts w:eastAsia="等线"/>
        </w:rPr>
        <w:t xml:space="preserve">will describe </w:t>
      </w:r>
      <w:r w:rsidRPr="00822E86">
        <w:rPr>
          <w:rFonts w:eastAsia="等线"/>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3"/>
      </w:pPr>
      <w:bookmarkStart w:id="149" w:name="_Toc92875663"/>
      <w:bookmarkStart w:id="150" w:name="_Toc93070687"/>
      <w:bookmarkStart w:id="151" w:name="_Toc154042321"/>
      <w:proofErr w:type="gramStart"/>
      <w:r w:rsidRPr="00822E86">
        <w:t>6.X.</w:t>
      </w:r>
      <w:r w:rsidR="00A64FF3">
        <w:t>2</w:t>
      </w:r>
      <w:proofErr w:type="gramEnd"/>
      <w:r w:rsidRPr="00822E86">
        <w:tab/>
        <w:t>Procedures</w:t>
      </w:r>
      <w:bookmarkEnd w:id="148"/>
      <w:bookmarkEnd w:id="149"/>
      <w:bookmarkEnd w:id="150"/>
      <w:bookmarkEnd w:id="151"/>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等线"/>
        </w:rPr>
      </w:pPr>
      <w:r w:rsidRPr="000D094B">
        <w:rPr>
          <w:rFonts w:eastAsia="等线"/>
        </w:rPr>
        <w:t>Editor's Note:</w:t>
      </w:r>
      <w:r w:rsidR="000D094B" w:rsidRPr="000D094B">
        <w:rPr>
          <w:rFonts w:eastAsia="等线"/>
        </w:rPr>
        <w:tab/>
      </w:r>
      <w:r w:rsidRPr="000D094B">
        <w:rPr>
          <w:rFonts w:eastAsia="等线"/>
        </w:rPr>
        <w:t>This clause</w:t>
      </w:r>
      <w:r w:rsidR="000D094B">
        <w:rPr>
          <w:rFonts w:eastAsia="等线"/>
        </w:rPr>
        <w:t xml:space="preserve"> </w:t>
      </w:r>
      <w:r w:rsidRPr="000D094B">
        <w:rPr>
          <w:rFonts w:eastAsia="等线"/>
        </w:rPr>
        <w:t xml:space="preserve">describes </w:t>
      </w:r>
      <w:r w:rsidRPr="000D094B">
        <w:rPr>
          <w:rFonts w:eastAsia="等线" w:hint="eastAsia"/>
        </w:rPr>
        <w:t xml:space="preserve">high-level </w:t>
      </w:r>
      <w:r w:rsidRPr="000D094B">
        <w:rPr>
          <w:rFonts w:eastAsia="等线"/>
        </w:rPr>
        <w:t>procedures and information flows for the solution.</w:t>
      </w:r>
    </w:p>
    <w:p w14:paraId="01F4B6D2" w14:textId="27898478" w:rsidR="00B5477F" w:rsidRPr="00822E86" w:rsidRDefault="00B5477F" w:rsidP="007045CC">
      <w:pPr>
        <w:pStyle w:val="3"/>
        <w:rPr>
          <w:lang w:eastAsia="zh-CN"/>
        </w:rPr>
      </w:pPr>
      <w:bookmarkStart w:id="152" w:name="_Toc326248711"/>
      <w:bookmarkStart w:id="153" w:name="_Toc510604409"/>
      <w:bookmarkStart w:id="154" w:name="_Toc92875664"/>
      <w:bookmarkStart w:id="155" w:name="_Toc93070688"/>
      <w:bookmarkStart w:id="156" w:name="_Toc154042322"/>
      <w:proofErr w:type="gramStart"/>
      <w:r w:rsidRPr="00822E86">
        <w:rPr>
          <w:lang w:eastAsia="zh-CN"/>
        </w:rPr>
        <w:t>6.X.</w:t>
      </w:r>
      <w:r w:rsidR="00A64FF3">
        <w:rPr>
          <w:lang w:eastAsia="zh-CN"/>
        </w:rPr>
        <w:t>3</w:t>
      </w:r>
      <w:proofErr w:type="gramEnd"/>
      <w:r w:rsidRPr="00822E86">
        <w:rPr>
          <w:lang w:eastAsia="zh-CN"/>
        </w:rPr>
        <w:tab/>
      </w:r>
      <w:bookmarkEnd w:id="152"/>
      <w:bookmarkEnd w:id="153"/>
      <w:bookmarkEnd w:id="154"/>
      <w:r w:rsidRPr="00822E86">
        <w:t>Impacts on services, entities and interfaces</w:t>
      </w:r>
      <w:bookmarkEnd w:id="155"/>
      <w:bookmarkEnd w:id="156"/>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等线"/>
        </w:rPr>
      </w:pPr>
      <w:bookmarkStart w:id="157" w:name="_Toc250980595"/>
      <w:bookmarkStart w:id="158" w:name="_Toc326037266"/>
      <w:bookmarkStart w:id="159" w:name="_Toc510604411"/>
      <w:bookmarkStart w:id="160" w:name="_Toc92875665"/>
      <w:bookmarkStart w:id="161" w:name="_Toc93070689"/>
      <w:bookmarkStart w:id="162" w:name="_Toc310438366"/>
      <w:bookmarkStart w:id="163" w:name="_Toc324232216"/>
      <w:bookmarkStart w:id="164" w:name="_Toc326248735"/>
      <w:bookmarkStart w:id="165" w:name="_Toc510604412"/>
      <w:r w:rsidRPr="000D094B">
        <w:rPr>
          <w:rFonts w:eastAsia="等线"/>
        </w:rPr>
        <w:t>Editor's note:</w:t>
      </w:r>
      <w:r w:rsidRPr="000D094B">
        <w:rPr>
          <w:rFonts w:eastAsia="等线"/>
        </w:rPr>
        <w:tab/>
        <w:t>This clause captures impacts on existing services, entities and interfaces.</w:t>
      </w:r>
    </w:p>
    <w:p w14:paraId="06D38D7A" w14:textId="77777777" w:rsidR="00B5477F" w:rsidRPr="00822E86" w:rsidRDefault="00B5477F" w:rsidP="007045CC">
      <w:pPr>
        <w:pStyle w:val="1"/>
        <w:rPr>
          <w:lang w:eastAsia="zh-CN"/>
        </w:rPr>
      </w:pPr>
      <w:bookmarkStart w:id="166" w:name="_Toc154042323"/>
      <w:r w:rsidRPr="00822E86">
        <w:rPr>
          <w:lang w:eastAsia="zh-CN"/>
        </w:rPr>
        <w:t>7</w:t>
      </w:r>
      <w:r w:rsidRPr="00822E86">
        <w:rPr>
          <w:lang w:eastAsia="zh-CN"/>
        </w:rPr>
        <w:tab/>
        <w:t>Overall Evaluation</w:t>
      </w:r>
      <w:bookmarkEnd w:id="157"/>
      <w:bookmarkEnd w:id="158"/>
      <w:bookmarkEnd w:id="159"/>
      <w:bookmarkEnd w:id="160"/>
      <w:bookmarkEnd w:id="161"/>
      <w:bookmarkEnd w:id="166"/>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等线"/>
        </w:rPr>
      </w:pPr>
      <w:r w:rsidRPr="00822E86">
        <w:rPr>
          <w:rFonts w:eastAsia="等线"/>
        </w:rPr>
        <w:t>Editor</w:t>
      </w:r>
      <w:r w:rsidR="005840BB" w:rsidRPr="005904EC">
        <w:rPr>
          <w:rFonts w:eastAsia="Times New Roman"/>
          <w:lang w:val="en-US" w:eastAsia="ja-JP"/>
        </w:rPr>
        <w:t>'</w:t>
      </w:r>
      <w:r w:rsidRPr="00822E86">
        <w:rPr>
          <w:rFonts w:eastAsia="等线"/>
        </w:rPr>
        <w:t>s Note:</w:t>
      </w:r>
      <w:r w:rsidR="0086012F" w:rsidRPr="000D094B">
        <w:rPr>
          <w:rFonts w:eastAsia="等线"/>
        </w:rPr>
        <w:tab/>
      </w:r>
      <w:r w:rsidRPr="00822E86">
        <w:rPr>
          <w:rFonts w:eastAsia="等线"/>
        </w:rPr>
        <w:t xml:space="preserve">This clause </w:t>
      </w:r>
      <w:r w:rsidR="00E23A0A">
        <w:rPr>
          <w:rFonts w:eastAsia="等线"/>
          <w:lang w:val="en-US"/>
        </w:rPr>
        <w:t xml:space="preserve">will </w:t>
      </w:r>
      <w:r w:rsidR="00E23A0A">
        <w:t>provide a general evaluation and comparison of the solutions per Key Issue #&lt;X&gt;</w:t>
      </w:r>
    </w:p>
    <w:p w14:paraId="4A9CA1E8" w14:textId="77777777" w:rsidR="00B5477F" w:rsidRPr="00822E86" w:rsidRDefault="00B5477F" w:rsidP="007045CC">
      <w:pPr>
        <w:pStyle w:val="1"/>
      </w:pPr>
      <w:bookmarkStart w:id="167" w:name="_Toc92875666"/>
      <w:bookmarkStart w:id="168" w:name="_Toc93070690"/>
      <w:bookmarkStart w:id="169" w:name="_Toc154042324"/>
      <w:r w:rsidRPr="00822E86">
        <w:t>8</w:t>
      </w:r>
      <w:r w:rsidRPr="00822E86">
        <w:tab/>
        <w:t>Conclusions</w:t>
      </w:r>
      <w:bookmarkEnd w:id="162"/>
      <w:bookmarkEnd w:id="163"/>
      <w:bookmarkEnd w:id="164"/>
      <w:bookmarkEnd w:id="165"/>
      <w:bookmarkEnd w:id="167"/>
      <w:bookmarkEnd w:id="168"/>
      <w:bookmarkEnd w:id="169"/>
    </w:p>
    <w:p w14:paraId="75FC0F21" w14:textId="12C9360D"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proofErr w:type="gramStart"/>
      <w:r w:rsidR="00A8637F">
        <w:t>.</w:t>
      </w:r>
      <w:r w:rsidRPr="005904EC">
        <w:rPr>
          <w:rFonts w:eastAsia="Times New Roman"/>
          <w:lang w:val="en-US" w:eastAsia="ja-JP"/>
        </w:rPr>
        <w:t>.</w:t>
      </w:r>
      <w:proofErr w:type="gramEnd"/>
    </w:p>
    <w:p w14:paraId="61DD5AA0" w14:textId="77777777" w:rsidR="00B5477F" w:rsidRPr="00822E86" w:rsidRDefault="00B5477F" w:rsidP="00B5477F">
      <w:pPr>
        <w:keepLines/>
        <w:ind w:left="1135" w:hanging="851"/>
        <w:rPr>
          <w:rFonts w:eastAsia="等线"/>
          <w:color w:val="FF0000"/>
          <w:lang w:eastAsia="zh-CN"/>
        </w:rPr>
      </w:pPr>
    </w:p>
    <w:p w14:paraId="03EA8CDD" w14:textId="77777777" w:rsidR="00080512" w:rsidRPr="00822E86" w:rsidRDefault="00080512">
      <w:pPr>
        <w:pStyle w:val="8"/>
      </w:pPr>
      <w:r w:rsidRPr="00822E86">
        <w:br w:type="page"/>
      </w:r>
      <w:bookmarkStart w:id="170" w:name="_Toc153792593"/>
      <w:bookmarkStart w:id="171" w:name="_Toc153792678"/>
      <w:bookmarkStart w:id="172" w:name="_Toc154042325"/>
      <w:r w:rsidRPr="00822E86">
        <w:lastRenderedPageBreak/>
        <w:t>Annex &lt;X&gt; (informative)</w:t>
      </w:r>
      <w:proofErr w:type="gramStart"/>
      <w:r w:rsidRPr="00822E86">
        <w:t>:</w:t>
      </w:r>
      <w:proofErr w:type="gramEnd"/>
      <w:r w:rsidRPr="00822E86">
        <w:br/>
        <w:t>Change history</w:t>
      </w:r>
      <w:bookmarkEnd w:id="170"/>
      <w:bookmarkEnd w:id="171"/>
      <w:bookmarkEnd w:id="1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73" w:name="historyclause"/>
            <w:bookmarkEnd w:id="173"/>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1F6107DA"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0xxxx</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7CE60B9" w:rsidR="00F50CB8" w:rsidRPr="00822E86" w:rsidRDefault="00D405AA" w:rsidP="00F50CB8">
            <w:pPr>
              <w:pStyle w:val="TAL"/>
              <w:rPr>
                <w:sz w:val="16"/>
                <w:szCs w:val="16"/>
              </w:rPr>
            </w:pPr>
            <w:r w:rsidRPr="00D405AA">
              <w:rPr>
                <w:color w:val="0000FF"/>
                <w:sz w:val="16"/>
                <w:szCs w:val="16"/>
              </w:rPr>
              <w:t>Proposed skeleton agreed 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06F17" w14:textId="77777777" w:rsidR="003B4719" w:rsidRDefault="003B4719">
      <w:r>
        <w:separator/>
      </w:r>
    </w:p>
  </w:endnote>
  <w:endnote w:type="continuationSeparator" w:id="0">
    <w:p w14:paraId="1804702E" w14:textId="77777777" w:rsidR="003B4719" w:rsidRDefault="003B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Default="00F826E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FB903" w14:textId="77777777" w:rsidR="003B4719" w:rsidRDefault="003B4719">
      <w:r>
        <w:separator/>
      </w:r>
    </w:p>
  </w:footnote>
  <w:footnote w:type="continuationSeparator" w:id="0">
    <w:p w14:paraId="25CD5E5D" w14:textId="77777777" w:rsidR="003B4719" w:rsidRDefault="003B4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3D3E602D"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9C49C0">
      <w:rPr>
        <w:rFonts w:ascii="Arial" w:hAnsi="Arial" w:cs="Arial"/>
        <w:b/>
        <w:noProof/>
        <w:sz w:val="18"/>
        <w:szCs w:val="18"/>
      </w:rPr>
      <w:t>3GPP TR 23.700-63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C49C0">
      <w:rPr>
        <w:rFonts w:ascii="Arial" w:hAnsi="Arial" w:cs="Arial"/>
        <w:b/>
        <w:noProof/>
        <w:sz w:val="18"/>
        <w:szCs w:val="18"/>
      </w:rPr>
      <w:t>3</w:t>
    </w:r>
    <w:r>
      <w:rPr>
        <w:rFonts w:ascii="Arial" w:hAnsi="Arial" w:cs="Arial"/>
        <w:b/>
        <w:sz w:val="18"/>
        <w:szCs w:val="18"/>
      </w:rPr>
      <w:fldChar w:fldCharType="end"/>
    </w:r>
  </w:p>
  <w:p w14:paraId="5E380AB8" w14:textId="19F81981"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9C49C0">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B85"/>
    <w:rsid w:val="00033397"/>
    <w:rsid w:val="00035160"/>
    <w:rsid w:val="00040095"/>
    <w:rsid w:val="00040459"/>
    <w:rsid w:val="00051834"/>
    <w:rsid w:val="00054A22"/>
    <w:rsid w:val="00057CE8"/>
    <w:rsid w:val="00062023"/>
    <w:rsid w:val="000655A6"/>
    <w:rsid w:val="00080512"/>
    <w:rsid w:val="000C47C3"/>
    <w:rsid w:val="000C47E6"/>
    <w:rsid w:val="000C6B78"/>
    <w:rsid w:val="000D094B"/>
    <w:rsid w:val="000D58AB"/>
    <w:rsid w:val="00124D46"/>
    <w:rsid w:val="00133525"/>
    <w:rsid w:val="001A4C42"/>
    <w:rsid w:val="001A7420"/>
    <w:rsid w:val="001B29CB"/>
    <w:rsid w:val="001B6637"/>
    <w:rsid w:val="001C21C3"/>
    <w:rsid w:val="001D02C2"/>
    <w:rsid w:val="001F0C1D"/>
    <w:rsid w:val="001F1132"/>
    <w:rsid w:val="001F168B"/>
    <w:rsid w:val="002347A2"/>
    <w:rsid w:val="002675F0"/>
    <w:rsid w:val="002760EE"/>
    <w:rsid w:val="002B6339"/>
    <w:rsid w:val="002E00EE"/>
    <w:rsid w:val="002E7309"/>
    <w:rsid w:val="003172DC"/>
    <w:rsid w:val="0034113E"/>
    <w:rsid w:val="0035462D"/>
    <w:rsid w:val="00356555"/>
    <w:rsid w:val="003765B8"/>
    <w:rsid w:val="003B4719"/>
    <w:rsid w:val="003C3971"/>
    <w:rsid w:val="003F5352"/>
    <w:rsid w:val="00411DC6"/>
    <w:rsid w:val="00412AC2"/>
    <w:rsid w:val="00423334"/>
    <w:rsid w:val="004345EC"/>
    <w:rsid w:val="00445111"/>
    <w:rsid w:val="00450ADE"/>
    <w:rsid w:val="004550DD"/>
    <w:rsid w:val="00465515"/>
    <w:rsid w:val="00491265"/>
    <w:rsid w:val="0049751D"/>
    <w:rsid w:val="00497F16"/>
    <w:rsid w:val="004C30AC"/>
    <w:rsid w:val="004D15E5"/>
    <w:rsid w:val="004D3255"/>
    <w:rsid w:val="004D3578"/>
    <w:rsid w:val="004E213A"/>
    <w:rsid w:val="004F0988"/>
    <w:rsid w:val="004F1229"/>
    <w:rsid w:val="004F3340"/>
    <w:rsid w:val="00524FB4"/>
    <w:rsid w:val="0053388B"/>
    <w:rsid w:val="00535773"/>
    <w:rsid w:val="00543E6C"/>
    <w:rsid w:val="00565087"/>
    <w:rsid w:val="00575D2B"/>
    <w:rsid w:val="00580A37"/>
    <w:rsid w:val="005840BB"/>
    <w:rsid w:val="005904EC"/>
    <w:rsid w:val="00597B11"/>
    <w:rsid w:val="005D2E01"/>
    <w:rsid w:val="005D3EEC"/>
    <w:rsid w:val="005D67FA"/>
    <w:rsid w:val="005D7526"/>
    <w:rsid w:val="005E4BB2"/>
    <w:rsid w:val="005F788A"/>
    <w:rsid w:val="00602AEA"/>
    <w:rsid w:val="00614FDF"/>
    <w:rsid w:val="006271FA"/>
    <w:rsid w:val="0063543D"/>
    <w:rsid w:val="00647114"/>
    <w:rsid w:val="006912E9"/>
    <w:rsid w:val="006A323F"/>
    <w:rsid w:val="006B30D0"/>
    <w:rsid w:val="006C3D95"/>
    <w:rsid w:val="006D225A"/>
    <w:rsid w:val="006E5C86"/>
    <w:rsid w:val="006F29AD"/>
    <w:rsid w:val="007009A2"/>
    <w:rsid w:val="00701116"/>
    <w:rsid w:val="007045CC"/>
    <w:rsid w:val="0071174C"/>
    <w:rsid w:val="00713C44"/>
    <w:rsid w:val="00734A5B"/>
    <w:rsid w:val="0074026F"/>
    <w:rsid w:val="007429F6"/>
    <w:rsid w:val="00744E76"/>
    <w:rsid w:val="00765E07"/>
    <w:rsid w:val="00765EA3"/>
    <w:rsid w:val="00774DA4"/>
    <w:rsid w:val="00781F0F"/>
    <w:rsid w:val="007B1F6A"/>
    <w:rsid w:val="007B600E"/>
    <w:rsid w:val="007B7035"/>
    <w:rsid w:val="007F0F4A"/>
    <w:rsid w:val="008028A4"/>
    <w:rsid w:val="00822E86"/>
    <w:rsid w:val="00830747"/>
    <w:rsid w:val="0086012F"/>
    <w:rsid w:val="008768CA"/>
    <w:rsid w:val="008A3292"/>
    <w:rsid w:val="008C384C"/>
    <w:rsid w:val="008D3074"/>
    <w:rsid w:val="008E2D68"/>
    <w:rsid w:val="008E6756"/>
    <w:rsid w:val="009018F9"/>
    <w:rsid w:val="0090271F"/>
    <w:rsid w:val="00902E23"/>
    <w:rsid w:val="009114D7"/>
    <w:rsid w:val="0091348E"/>
    <w:rsid w:val="00917CCB"/>
    <w:rsid w:val="009302B0"/>
    <w:rsid w:val="00933FB0"/>
    <w:rsid w:val="00942EC2"/>
    <w:rsid w:val="009723D7"/>
    <w:rsid w:val="00987EC0"/>
    <w:rsid w:val="009C49C0"/>
    <w:rsid w:val="009F37B7"/>
    <w:rsid w:val="00A10F02"/>
    <w:rsid w:val="00A123D7"/>
    <w:rsid w:val="00A164B4"/>
    <w:rsid w:val="00A26956"/>
    <w:rsid w:val="00A27486"/>
    <w:rsid w:val="00A53724"/>
    <w:rsid w:val="00A56066"/>
    <w:rsid w:val="00A64FF3"/>
    <w:rsid w:val="00A73129"/>
    <w:rsid w:val="00A82346"/>
    <w:rsid w:val="00A8637F"/>
    <w:rsid w:val="00A92BA1"/>
    <w:rsid w:val="00A95A32"/>
    <w:rsid w:val="00AB4A5D"/>
    <w:rsid w:val="00AC6BC6"/>
    <w:rsid w:val="00AE65E2"/>
    <w:rsid w:val="00AF1460"/>
    <w:rsid w:val="00B15449"/>
    <w:rsid w:val="00B224D3"/>
    <w:rsid w:val="00B5477F"/>
    <w:rsid w:val="00B65256"/>
    <w:rsid w:val="00B93086"/>
    <w:rsid w:val="00BA19ED"/>
    <w:rsid w:val="00BA4B8D"/>
    <w:rsid w:val="00BC0F7D"/>
    <w:rsid w:val="00BD7D31"/>
    <w:rsid w:val="00BE3255"/>
    <w:rsid w:val="00BE4D29"/>
    <w:rsid w:val="00BF128E"/>
    <w:rsid w:val="00C074DD"/>
    <w:rsid w:val="00C1496A"/>
    <w:rsid w:val="00C22B28"/>
    <w:rsid w:val="00C33079"/>
    <w:rsid w:val="00C45231"/>
    <w:rsid w:val="00C551FF"/>
    <w:rsid w:val="00C72833"/>
    <w:rsid w:val="00C80F1D"/>
    <w:rsid w:val="00C91962"/>
    <w:rsid w:val="00C93F40"/>
    <w:rsid w:val="00CA3D0C"/>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23A0A"/>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438DB"/>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2E7309"/>
    <w:pPr>
      <w:pBdr>
        <w:top w:val="none" w:sz="0" w:space="0" w:color="auto"/>
      </w:pBdr>
      <w:spacing w:before="180"/>
      <w:outlineLvl w:val="1"/>
    </w:pPr>
    <w:rPr>
      <w:sz w:val="32"/>
    </w:rPr>
  </w:style>
  <w:style w:type="paragraph" w:styleId="3">
    <w:name w:val="heading 3"/>
    <w:basedOn w:val="2"/>
    <w:next w:val="a"/>
    <w:link w:val="3Char"/>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60">
    <w:name w:val="toc 6"/>
    <w:basedOn w:val="50"/>
    <w:next w:val="a"/>
    <w:semiHidden/>
    <w:rsid w:val="002E7309"/>
    <w:pPr>
      <w:ind w:left="1985" w:hanging="1985"/>
    </w:pPr>
  </w:style>
  <w:style w:type="paragraph" w:styleId="70">
    <w:name w:val="toc 7"/>
    <w:basedOn w:val="60"/>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标题 2 Char"/>
    <w:basedOn w:val="a0"/>
    <w:link w:val="2"/>
    <w:rsid w:val="00524FB4"/>
    <w:rPr>
      <w:rFonts w:ascii="Arial" w:hAnsi="Arial"/>
      <w:sz w:val="32"/>
      <w:lang w:eastAsia="en-US"/>
    </w:rPr>
  </w:style>
  <w:style w:type="character" w:customStyle="1" w:styleId="3Char">
    <w:name w:val="标题 3 Char"/>
    <w:link w:val="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9">
    <w:name w:val="Document Map"/>
    <w:basedOn w:val="a"/>
    <w:link w:val="Char0"/>
    <w:rsid w:val="00575D2B"/>
    <w:rPr>
      <w:rFonts w:ascii="宋体" w:eastAsia="宋体"/>
      <w:sz w:val="18"/>
      <w:szCs w:val="18"/>
    </w:rPr>
  </w:style>
  <w:style w:type="character" w:customStyle="1" w:styleId="Char0">
    <w:name w:val="文档结构图 Char"/>
    <w:basedOn w:val="a0"/>
    <w:link w:val="a9"/>
    <w:rsid w:val="00575D2B"/>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302664">
      <w:bodyDiv w:val="1"/>
      <w:marLeft w:val="0"/>
      <w:marRight w:val="0"/>
      <w:marTop w:val="0"/>
      <w:marBottom w:val="0"/>
      <w:divBdr>
        <w:top w:val="none" w:sz="0" w:space="0" w:color="auto"/>
        <w:left w:val="none" w:sz="0" w:space="0" w:color="auto"/>
        <w:bottom w:val="none" w:sz="0" w:space="0" w:color="auto"/>
        <w:right w:val="none" w:sz="0" w:space="0" w:color="auto"/>
      </w:divBdr>
    </w:div>
    <w:div w:id="160283342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7E00A-126D-4AAC-8D39-47FAD57F8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1337</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ZTEr11</cp:lastModifiedBy>
  <cp:revision>59</cp:revision>
  <cp:lastPrinted>2019-02-25T14:05:00Z</cp:lastPrinted>
  <dcterms:created xsi:type="dcterms:W3CDTF">2023-12-18T03:34:00Z</dcterms:created>
  <dcterms:modified xsi:type="dcterms:W3CDTF">2024-01-12T14:34:00Z</dcterms:modified>
</cp:coreProperties>
</file>